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10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0A2968">
        <w:rPr>
          <w:rFonts w:cs="Arial"/>
          <w:b/>
          <w:color w:val="000000"/>
          <w:sz w:val="24"/>
          <w:lang w:eastAsia="zh-CN"/>
        </w:rPr>
        <w:t>6</w:t>
      </w:r>
      <w:r w:rsidR="009671D1">
        <w:rPr>
          <w:rFonts w:cs="Arial"/>
          <w:b/>
          <w:color w:val="000000"/>
          <w:sz w:val="24"/>
          <w:lang w:eastAsia="zh-CN"/>
        </w:rPr>
        <w:t>6</w:t>
      </w:r>
      <w:r w:rsidR="00337C65">
        <w:rPr>
          <w:rFonts w:cs="Arial"/>
          <w:b/>
          <w:color w:val="000000"/>
          <w:sz w:val="24"/>
          <w:lang w:eastAsia="zh-CN"/>
        </w:rPr>
        <w:t>033</w:t>
      </w:r>
    </w:p>
    <w:p w:rsidR="009671D1" w:rsidRDefault="009671D1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 w:rsidRPr="009671D1">
        <w:rPr>
          <w:rFonts w:ascii="Arial" w:hAnsi="Arial" w:cs="Arial"/>
          <w:b/>
          <w:sz w:val="24"/>
        </w:rPr>
        <w:t>14-18 November 2016, Reno (USA)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10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  <w:t xml:space="preserve">5.1 - Administrative issues at SA5 level 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35"/>
        <w:gridCol w:w="4259"/>
        <w:gridCol w:w="1843"/>
        <w:gridCol w:w="851"/>
        <w:gridCol w:w="850"/>
        <w:gridCol w:w="851"/>
        <w:gridCol w:w="949"/>
      </w:tblGrid>
      <w:tr w:rsidR="004058AA" w:rsidRPr="00EF2549" w:rsidTr="008320E2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9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2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903174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174" w:rsidRPr="00EF2549" w:rsidRDefault="0090317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174" w:rsidRPr="00EF2549" w:rsidRDefault="0090317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S5-166424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174" w:rsidRPr="00EF2549" w:rsidRDefault="0090317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Reply to: Resubmitted LS from ETSI NFV to SA5 on NFV Interface and Architecture specifications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174" w:rsidRPr="00EF2549" w:rsidRDefault="0090317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03174" w:rsidRPr="00EF2549" w:rsidRDefault="00903174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03174" w:rsidRPr="00EF2549" w:rsidRDefault="00903174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03174" w:rsidRPr="00EF2549" w:rsidRDefault="005875CE" w:rsidP="000243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5875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03174" w:rsidRPr="00EF2549" w:rsidRDefault="005875CE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65CDD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S5-166463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Reply to: LS from SA4 to SA5 on QoE reporting for streaming services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20</w:t>
            </w:r>
            <w:r w:rsidRPr="00EF39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EF39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65CDD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S5-166475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WID on Management Enhancement of CUPS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856E2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19</w:t>
            </w:r>
            <w:r w:rsidRPr="004058A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CD0E4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29</w:t>
            </w:r>
            <w:r w:rsidRPr="004058A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94AEE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30</w:t>
            </w:r>
            <w:r w:rsidRPr="00C94AE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94AEE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65CDD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S5-166418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5CDD" w:rsidRPr="00EF2549" w:rsidRDefault="00C65CD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65CDD" w:rsidRPr="00EF2549" w:rsidRDefault="00C65CDD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S5-166419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 CR 32.101 (pending name)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8E40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29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30</w:t>
            </w:r>
            <w:r w:rsidRPr="00C94AE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017E72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017E72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S5-166417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017E72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28.510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017E72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017E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017E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S5-166473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28.511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S5-166421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S5-166422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C746E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C746E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C746E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C746E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C746E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C746E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B62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22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B62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B62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22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B62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S5-166429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B62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22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B62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S5-166430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22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C2115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S5-166435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Cell parameters definition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 Technologies SAS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7F7F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707ED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S5-166454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28.302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387EE2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6</w:t>
            </w:r>
            <w:r w:rsidRPr="00387EE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Default="00387EE2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12</w:t>
            </w:r>
            <w:r w:rsidRPr="00387EE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A7249A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14</w:t>
            </w:r>
            <w:r w:rsidRPr="00A7249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A7249A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S5-166436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18</w:t>
            </w:r>
            <w:r w:rsidRPr="004058A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4058A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26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634F2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634F2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S5-166438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634F2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634F2D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634F2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20</w:t>
            </w:r>
            <w:r w:rsidRPr="009B2CA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634F2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27</w:t>
            </w:r>
            <w:r w:rsidRPr="009B2CA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634F2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33739E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33739E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S5-166439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33739E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32.880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33739E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B440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</w:t>
            </w:r>
            <w:r w:rsidRPr="0090230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4B36A1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</w:t>
            </w:r>
            <w:r w:rsidRPr="004B36A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4B36A1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880798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880798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S5-166472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880798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 w:rsidP="00880798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88079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20</w:t>
            </w:r>
            <w:r w:rsidRPr="009B2CA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88079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27</w:t>
            </w:r>
            <w:r w:rsidRPr="009B2CA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29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S5-166443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28.801 Add network slice sharing use case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Technologies, 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20</w:t>
            </w:r>
            <w:r w:rsidRPr="008C72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27</w:t>
            </w:r>
            <w:r w:rsidRPr="008C72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S5-166455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Nov.28</w:t>
            </w:r>
            <w:r w:rsidRPr="00C477F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</w:t>
            </w:r>
            <w:r w:rsidRPr="00C477F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B83FB0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5</w:t>
            </w:r>
            <w:r w:rsidRPr="00B83F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B83FB0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S5-166468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28.801 Add requirements and update use case for modifying a network slice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Technologies, 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874C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20</w:t>
            </w:r>
            <w:r w:rsidRPr="008C72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1874C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27</w:t>
            </w:r>
            <w:r w:rsidRPr="008C72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S5-166470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28.801 Terminology update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 LM,Huawei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21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A789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C8698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408AF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S5-166456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for TR 28.802 Add use cases to support management for New RAN architecture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08AF" w:rsidRPr="00EF2549" w:rsidRDefault="002408AF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 Networks Oy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22</w:t>
            </w:r>
            <w:r w:rsidRPr="0024054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24054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29</w:t>
            </w:r>
            <w:r w:rsidRPr="005C11B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08AF" w:rsidRPr="00EF2549" w:rsidRDefault="002408AF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CC203A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S5-166458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6A0D1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1</w:t>
            </w:r>
            <w:r w:rsidRPr="00EF25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3B604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Dec. 2</w:t>
            </w:r>
            <w:r w:rsidRPr="004B36A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3B604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C203A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6.5.7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S5-166459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Cisco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20</w:t>
            </w:r>
            <w:r w:rsidRPr="000C148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0C148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29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C203A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6.5.9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S5-166461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22</w:t>
            </w:r>
            <w:r w:rsidRPr="00437A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437AA7">
            <w:pPr>
              <w:adjustRightInd w:val="0"/>
              <w:spacing w:after="0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437AA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28</w:t>
            </w:r>
            <w:r w:rsidRPr="00C13D8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C203A" w:rsidRPr="00EF2549" w:rsidTr="00F83528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S5-166395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Latest draft TR 32.870 “study on forward compatibility Diameter Charging applications”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203A" w:rsidRPr="00EF2549" w:rsidRDefault="00CC203A" w:rsidP="00B84824">
            <w:pPr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EF254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18</w:t>
            </w:r>
            <w:r w:rsidRPr="004058A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B8482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25</w:t>
            </w:r>
            <w:r w:rsidRPr="004058A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AD3B2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Nov. 27</w:t>
            </w:r>
            <w:r w:rsidRPr="00D80D2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C203A" w:rsidRPr="00EF2549" w:rsidRDefault="00CC203A" w:rsidP="00D620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0044FB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A64" w:rsidRDefault="00B80A64">
      <w:r>
        <w:separator/>
      </w:r>
    </w:p>
  </w:endnote>
  <w:endnote w:type="continuationSeparator" w:id="0">
    <w:p w:rsidR="00B80A64" w:rsidRDefault="00B8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7249A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7249A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A64" w:rsidRDefault="00B80A64">
      <w:r>
        <w:separator/>
      </w:r>
    </w:p>
  </w:footnote>
  <w:footnote w:type="continuationSeparator" w:id="0">
    <w:p w:rsidR="00B80A64" w:rsidRDefault="00B80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44FB"/>
    <w:rsid w:val="0000537E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7156"/>
    <w:rsid w:val="000204DB"/>
    <w:rsid w:val="00023FAF"/>
    <w:rsid w:val="000243BB"/>
    <w:rsid w:val="00024A85"/>
    <w:rsid w:val="00024C13"/>
    <w:rsid w:val="00025770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6677"/>
    <w:rsid w:val="000667FD"/>
    <w:rsid w:val="00070EAF"/>
    <w:rsid w:val="00071B1B"/>
    <w:rsid w:val="00071C81"/>
    <w:rsid w:val="00073F3A"/>
    <w:rsid w:val="00073FB0"/>
    <w:rsid w:val="00074BF2"/>
    <w:rsid w:val="00077D69"/>
    <w:rsid w:val="00080469"/>
    <w:rsid w:val="00080678"/>
    <w:rsid w:val="00081A7A"/>
    <w:rsid w:val="00085F96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B225C"/>
    <w:rsid w:val="000B4050"/>
    <w:rsid w:val="000B4F03"/>
    <w:rsid w:val="000B57E6"/>
    <w:rsid w:val="000B5AA3"/>
    <w:rsid w:val="000B75CA"/>
    <w:rsid w:val="000B7E56"/>
    <w:rsid w:val="000C047F"/>
    <w:rsid w:val="000C098A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3ACD"/>
    <w:rsid w:val="000E46D3"/>
    <w:rsid w:val="000E5268"/>
    <w:rsid w:val="000F0681"/>
    <w:rsid w:val="000F3974"/>
    <w:rsid w:val="000F4076"/>
    <w:rsid w:val="000F4125"/>
    <w:rsid w:val="000F65A2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1F7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527B"/>
    <w:rsid w:val="0015579D"/>
    <w:rsid w:val="00156AD2"/>
    <w:rsid w:val="00156BCE"/>
    <w:rsid w:val="00156E3A"/>
    <w:rsid w:val="001607CD"/>
    <w:rsid w:val="00162529"/>
    <w:rsid w:val="0016659D"/>
    <w:rsid w:val="00166DC7"/>
    <w:rsid w:val="00171733"/>
    <w:rsid w:val="001719C7"/>
    <w:rsid w:val="00177DFF"/>
    <w:rsid w:val="001802BF"/>
    <w:rsid w:val="00180DA4"/>
    <w:rsid w:val="001815DC"/>
    <w:rsid w:val="00181B71"/>
    <w:rsid w:val="00184230"/>
    <w:rsid w:val="00187EED"/>
    <w:rsid w:val="00192168"/>
    <w:rsid w:val="00192D8E"/>
    <w:rsid w:val="001930FD"/>
    <w:rsid w:val="00195606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89F"/>
    <w:rsid w:val="001B5E71"/>
    <w:rsid w:val="001B7564"/>
    <w:rsid w:val="001B7856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AB2"/>
    <w:rsid w:val="001E15D5"/>
    <w:rsid w:val="001F0510"/>
    <w:rsid w:val="001F0F82"/>
    <w:rsid w:val="001F1614"/>
    <w:rsid w:val="001F1AA4"/>
    <w:rsid w:val="001F21D1"/>
    <w:rsid w:val="001F27CA"/>
    <w:rsid w:val="001F3482"/>
    <w:rsid w:val="001F3570"/>
    <w:rsid w:val="001F5A01"/>
    <w:rsid w:val="001F6B33"/>
    <w:rsid w:val="00200DB8"/>
    <w:rsid w:val="00207145"/>
    <w:rsid w:val="00210CA9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40549"/>
    <w:rsid w:val="002408AF"/>
    <w:rsid w:val="00240C90"/>
    <w:rsid w:val="002428DD"/>
    <w:rsid w:val="00243878"/>
    <w:rsid w:val="00246C46"/>
    <w:rsid w:val="00247A14"/>
    <w:rsid w:val="00253152"/>
    <w:rsid w:val="00254317"/>
    <w:rsid w:val="002547C1"/>
    <w:rsid w:val="0026093C"/>
    <w:rsid w:val="0026291C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86B2B"/>
    <w:rsid w:val="00290088"/>
    <w:rsid w:val="00290CA8"/>
    <w:rsid w:val="00292271"/>
    <w:rsid w:val="0029255F"/>
    <w:rsid w:val="0029263E"/>
    <w:rsid w:val="00292CFC"/>
    <w:rsid w:val="0029562C"/>
    <w:rsid w:val="00296A82"/>
    <w:rsid w:val="002A20C5"/>
    <w:rsid w:val="002A4987"/>
    <w:rsid w:val="002A6E48"/>
    <w:rsid w:val="002B0B16"/>
    <w:rsid w:val="002B10E7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5B73"/>
    <w:rsid w:val="002F77E8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36822"/>
    <w:rsid w:val="00337408"/>
    <w:rsid w:val="00337C65"/>
    <w:rsid w:val="00337D3F"/>
    <w:rsid w:val="00344784"/>
    <w:rsid w:val="00344837"/>
    <w:rsid w:val="003451F5"/>
    <w:rsid w:val="00352E4C"/>
    <w:rsid w:val="003537B2"/>
    <w:rsid w:val="00353B0E"/>
    <w:rsid w:val="00354F69"/>
    <w:rsid w:val="003607F0"/>
    <w:rsid w:val="00361495"/>
    <w:rsid w:val="00362DF8"/>
    <w:rsid w:val="00364112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710"/>
    <w:rsid w:val="00386A6D"/>
    <w:rsid w:val="00386D13"/>
    <w:rsid w:val="00387CA1"/>
    <w:rsid w:val="00387EE2"/>
    <w:rsid w:val="00391A74"/>
    <w:rsid w:val="00392D8A"/>
    <w:rsid w:val="00393E47"/>
    <w:rsid w:val="00395CB6"/>
    <w:rsid w:val="003A058E"/>
    <w:rsid w:val="003A0F54"/>
    <w:rsid w:val="003B0033"/>
    <w:rsid w:val="003B0325"/>
    <w:rsid w:val="003B0E34"/>
    <w:rsid w:val="003B2C0B"/>
    <w:rsid w:val="003B3FC7"/>
    <w:rsid w:val="003B4FE5"/>
    <w:rsid w:val="003B71EB"/>
    <w:rsid w:val="003C0892"/>
    <w:rsid w:val="003C53CA"/>
    <w:rsid w:val="003D32B9"/>
    <w:rsid w:val="003D421D"/>
    <w:rsid w:val="003D4522"/>
    <w:rsid w:val="003D4BB0"/>
    <w:rsid w:val="003D6762"/>
    <w:rsid w:val="003D734A"/>
    <w:rsid w:val="003D769B"/>
    <w:rsid w:val="003E3A35"/>
    <w:rsid w:val="003E422E"/>
    <w:rsid w:val="003E5554"/>
    <w:rsid w:val="003E5FC3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21FD"/>
    <w:rsid w:val="00402843"/>
    <w:rsid w:val="00402FCA"/>
    <w:rsid w:val="0040392D"/>
    <w:rsid w:val="00403EB4"/>
    <w:rsid w:val="004047FB"/>
    <w:rsid w:val="004058AA"/>
    <w:rsid w:val="00406087"/>
    <w:rsid w:val="004060B7"/>
    <w:rsid w:val="0040749A"/>
    <w:rsid w:val="00411350"/>
    <w:rsid w:val="004132EA"/>
    <w:rsid w:val="00416C32"/>
    <w:rsid w:val="004178B0"/>
    <w:rsid w:val="00420B51"/>
    <w:rsid w:val="00421B4E"/>
    <w:rsid w:val="0042240D"/>
    <w:rsid w:val="00422F66"/>
    <w:rsid w:val="00423AF0"/>
    <w:rsid w:val="00424D0D"/>
    <w:rsid w:val="00430A83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465B"/>
    <w:rsid w:val="00456AF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5B57"/>
    <w:rsid w:val="00475CF8"/>
    <w:rsid w:val="0048124A"/>
    <w:rsid w:val="00481590"/>
    <w:rsid w:val="00481EE8"/>
    <w:rsid w:val="00481EF6"/>
    <w:rsid w:val="00481F3B"/>
    <w:rsid w:val="00482E1B"/>
    <w:rsid w:val="00486362"/>
    <w:rsid w:val="0049072B"/>
    <w:rsid w:val="0049123B"/>
    <w:rsid w:val="00491A7F"/>
    <w:rsid w:val="0049254C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2CA"/>
    <w:rsid w:val="004B262A"/>
    <w:rsid w:val="004B294E"/>
    <w:rsid w:val="004B2C70"/>
    <w:rsid w:val="004B36A1"/>
    <w:rsid w:val="004C1BFF"/>
    <w:rsid w:val="004C1EB7"/>
    <w:rsid w:val="004C34CA"/>
    <w:rsid w:val="004C753E"/>
    <w:rsid w:val="004C75C6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5AE0"/>
    <w:rsid w:val="004F5FC8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16FF5"/>
    <w:rsid w:val="005207CA"/>
    <w:rsid w:val="00520BCE"/>
    <w:rsid w:val="00520DF8"/>
    <w:rsid w:val="00522F54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3361"/>
    <w:rsid w:val="00555A31"/>
    <w:rsid w:val="0055658B"/>
    <w:rsid w:val="005612C7"/>
    <w:rsid w:val="005619DF"/>
    <w:rsid w:val="00563511"/>
    <w:rsid w:val="00563A4B"/>
    <w:rsid w:val="00566975"/>
    <w:rsid w:val="0057098F"/>
    <w:rsid w:val="00570FF0"/>
    <w:rsid w:val="00576889"/>
    <w:rsid w:val="00576FAE"/>
    <w:rsid w:val="0057767E"/>
    <w:rsid w:val="005800F5"/>
    <w:rsid w:val="005816B4"/>
    <w:rsid w:val="00581B80"/>
    <w:rsid w:val="00581D27"/>
    <w:rsid w:val="005875CE"/>
    <w:rsid w:val="00587F53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C11B1"/>
    <w:rsid w:val="005C1577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F047D"/>
    <w:rsid w:val="005F0F29"/>
    <w:rsid w:val="005F17FA"/>
    <w:rsid w:val="005F65F4"/>
    <w:rsid w:val="00600554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53F32"/>
    <w:rsid w:val="00655595"/>
    <w:rsid w:val="00655AF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2C7D"/>
    <w:rsid w:val="00684FE0"/>
    <w:rsid w:val="00687889"/>
    <w:rsid w:val="006927F2"/>
    <w:rsid w:val="00693456"/>
    <w:rsid w:val="006959A5"/>
    <w:rsid w:val="00696163"/>
    <w:rsid w:val="0069626B"/>
    <w:rsid w:val="006A0883"/>
    <w:rsid w:val="006A0B04"/>
    <w:rsid w:val="006A0D11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59C3"/>
    <w:rsid w:val="006B6D3C"/>
    <w:rsid w:val="006B77A8"/>
    <w:rsid w:val="006B7CC7"/>
    <w:rsid w:val="006C188A"/>
    <w:rsid w:val="006C38DB"/>
    <w:rsid w:val="006C3A80"/>
    <w:rsid w:val="006C3BC0"/>
    <w:rsid w:val="006C69C4"/>
    <w:rsid w:val="006C7513"/>
    <w:rsid w:val="006D0CBC"/>
    <w:rsid w:val="006D1017"/>
    <w:rsid w:val="006D15B4"/>
    <w:rsid w:val="006D16AE"/>
    <w:rsid w:val="006D33DF"/>
    <w:rsid w:val="006D58C0"/>
    <w:rsid w:val="006E146B"/>
    <w:rsid w:val="006E18BE"/>
    <w:rsid w:val="006E1A9C"/>
    <w:rsid w:val="006E2E9A"/>
    <w:rsid w:val="006E7CAB"/>
    <w:rsid w:val="006F1CFF"/>
    <w:rsid w:val="006F3A91"/>
    <w:rsid w:val="007007BC"/>
    <w:rsid w:val="007029E8"/>
    <w:rsid w:val="00702CC6"/>
    <w:rsid w:val="007032B5"/>
    <w:rsid w:val="0070341E"/>
    <w:rsid w:val="00703AB0"/>
    <w:rsid w:val="00703C46"/>
    <w:rsid w:val="00706D14"/>
    <w:rsid w:val="00707BCC"/>
    <w:rsid w:val="00707EDE"/>
    <w:rsid w:val="00710039"/>
    <w:rsid w:val="00711150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150D"/>
    <w:rsid w:val="00733B4D"/>
    <w:rsid w:val="00734A42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7F15"/>
    <w:rsid w:val="00760C10"/>
    <w:rsid w:val="00762785"/>
    <w:rsid w:val="00763FC9"/>
    <w:rsid w:val="00764198"/>
    <w:rsid w:val="00766083"/>
    <w:rsid w:val="00767997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E72"/>
    <w:rsid w:val="007B7B5D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D7005"/>
    <w:rsid w:val="007E0600"/>
    <w:rsid w:val="007E43F1"/>
    <w:rsid w:val="007E53A6"/>
    <w:rsid w:val="007F0B85"/>
    <w:rsid w:val="007F3465"/>
    <w:rsid w:val="007F4488"/>
    <w:rsid w:val="007F789B"/>
    <w:rsid w:val="007F7F51"/>
    <w:rsid w:val="008000C5"/>
    <w:rsid w:val="00800126"/>
    <w:rsid w:val="008019C7"/>
    <w:rsid w:val="00802DEB"/>
    <w:rsid w:val="00805E9E"/>
    <w:rsid w:val="00806541"/>
    <w:rsid w:val="00807CEF"/>
    <w:rsid w:val="00812796"/>
    <w:rsid w:val="00812ED1"/>
    <w:rsid w:val="00813AD7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204D"/>
    <w:rsid w:val="0086276A"/>
    <w:rsid w:val="00862B96"/>
    <w:rsid w:val="00864DA6"/>
    <w:rsid w:val="00865110"/>
    <w:rsid w:val="00867102"/>
    <w:rsid w:val="00867322"/>
    <w:rsid w:val="00870D67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72FA"/>
    <w:rsid w:val="00897B60"/>
    <w:rsid w:val="008A1F5F"/>
    <w:rsid w:val="008A575A"/>
    <w:rsid w:val="008A6EFB"/>
    <w:rsid w:val="008B0B16"/>
    <w:rsid w:val="008B12EE"/>
    <w:rsid w:val="008B4113"/>
    <w:rsid w:val="008B5D14"/>
    <w:rsid w:val="008B790E"/>
    <w:rsid w:val="008C11BA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D09DA"/>
    <w:rsid w:val="008D2410"/>
    <w:rsid w:val="008D250F"/>
    <w:rsid w:val="008D338B"/>
    <w:rsid w:val="008D4692"/>
    <w:rsid w:val="008D4B26"/>
    <w:rsid w:val="008D7CAB"/>
    <w:rsid w:val="008E0760"/>
    <w:rsid w:val="008E123B"/>
    <w:rsid w:val="008E23D5"/>
    <w:rsid w:val="008E39E5"/>
    <w:rsid w:val="008E4096"/>
    <w:rsid w:val="008E436E"/>
    <w:rsid w:val="008E466C"/>
    <w:rsid w:val="008E6424"/>
    <w:rsid w:val="008E6990"/>
    <w:rsid w:val="008F22F9"/>
    <w:rsid w:val="008F2CF1"/>
    <w:rsid w:val="008F34B0"/>
    <w:rsid w:val="008F6FE0"/>
    <w:rsid w:val="008F7CCA"/>
    <w:rsid w:val="00901432"/>
    <w:rsid w:val="0090230C"/>
    <w:rsid w:val="00903174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7E2B"/>
    <w:rsid w:val="00952490"/>
    <w:rsid w:val="0095323C"/>
    <w:rsid w:val="00957297"/>
    <w:rsid w:val="00960B79"/>
    <w:rsid w:val="00960B8B"/>
    <w:rsid w:val="00963CFF"/>
    <w:rsid w:val="0096619D"/>
    <w:rsid w:val="009671D1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3F04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7E65"/>
    <w:rsid w:val="00A30F99"/>
    <w:rsid w:val="00A327C4"/>
    <w:rsid w:val="00A32864"/>
    <w:rsid w:val="00A34A5D"/>
    <w:rsid w:val="00A3512F"/>
    <w:rsid w:val="00A405B1"/>
    <w:rsid w:val="00A428F2"/>
    <w:rsid w:val="00A44188"/>
    <w:rsid w:val="00A44F5F"/>
    <w:rsid w:val="00A50029"/>
    <w:rsid w:val="00A5012B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DFD"/>
    <w:rsid w:val="00A63F14"/>
    <w:rsid w:val="00A641B7"/>
    <w:rsid w:val="00A656A8"/>
    <w:rsid w:val="00A66DCB"/>
    <w:rsid w:val="00A701CF"/>
    <w:rsid w:val="00A71D7D"/>
    <w:rsid w:val="00A7249A"/>
    <w:rsid w:val="00A72544"/>
    <w:rsid w:val="00A73568"/>
    <w:rsid w:val="00A75D08"/>
    <w:rsid w:val="00A76AE2"/>
    <w:rsid w:val="00A76F77"/>
    <w:rsid w:val="00A77B20"/>
    <w:rsid w:val="00A80DE0"/>
    <w:rsid w:val="00A81EFD"/>
    <w:rsid w:val="00A82550"/>
    <w:rsid w:val="00A84B05"/>
    <w:rsid w:val="00A84DA3"/>
    <w:rsid w:val="00A86347"/>
    <w:rsid w:val="00A865E7"/>
    <w:rsid w:val="00A9001C"/>
    <w:rsid w:val="00A91111"/>
    <w:rsid w:val="00A911EC"/>
    <w:rsid w:val="00A91FBB"/>
    <w:rsid w:val="00A92B01"/>
    <w:rsid w:val="00A97823"/>
    <w:rsid w:val="00AA154C"/>
    <w:rsid w:val="00AA36E7"/>
    <w:rsid w:val="00AA5578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3B23"/>
    <w:rsid w:val="00AD7B58"/>
    <w:rsid w:val="00AE036D"/>
    <w:rsid w:val="00AE0964"/>
    <w:rsid w:val="00AE13EC"/>
    <w:rsid w:val="00AE1EC6"/>
    <w:rsid w:val="00AE63B1"/>
    <w:rsid w:val="00AE67EF"/>
    <w:rsid w:val="00AE692C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703E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D29"/>
    <w:rsid w:val="00B660A5"/>
    <w:rsid w:val="00B663B7"/>
    <w:rsid w:val="00B67A68"/>
    <w:rsid w:val="00B71308"/>
    <w:rsid w:val="00B74BA2"/>
    <w:rsid w:val="00B750EA"/>
    <w:rsid w:val="00B76185"/>
    <w:rsid w:val="00B76C21"/>
    <w:rsid w:val="00B76F7E"/>
    <w:rsid w:val="00B772DD"/>
    <w:rsid w:val="00B77E05"/>
    <w:rsid w:val="00B80A64"/>
    <w:rsid w:val="00B81782"/>
    <w:rsid w:val="00B82CFC"/>
    <w:rsid w:val="00B82ECD"/>
    <w:rsid w:val="00B83417"/>
    <w:rsid w:val="00B836F6"/>
    <w:rsid w:val="00B83FB0"/>
    <w:rsid w:val="00B856DF"/>
    <w:rsid w:val="00B8760E"/>
    <w:rsid w:val="00B91AC3"/>
    <w:rsid w:val="00B97D24"/>
    <w:rsid w:val="00BA0C9F"/>
    <w:rsid w:val="00BA1807"/>
    <w:rsid w:val="00BA68EB"/>
    <w:rsid w:val="00BB130B"/>
    <w:rsid w:val="00BB5E07"/>
    <w:rsid w:val="00BC25D2"/>
    <w:rsid w:val="00BC3725"/>
    <w:rsid w:val="00BC48AB"/>
    <w:rsid w:val="00BC4EA9"/>
    <w:rsid w:val="00BC5E39"/>
    <w:rsid w:val="00BC60A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E2305"/>
    <w:rsid w:val="00BE2AB4"/>
    <w:rsid w:val="00BE3240"/>
    <w:rsid w:val="00BE3EE7"/>
    <w:rsid w:val="00BE69C2"/>
    <w:rsid w:val="00BE6C29"/>
    <w:rsid w:val="00BF3EEF"/>
    <w:rsid w:val="00BF6F7A"/>
    <w:rsid w:val="00C0118A"/>
    <w:rsid w:val="00C022DF"/>
    <w:rsid w:val="00C0469F"/>
    <w:rsid w:val="00C06134"/>
    <w:rsid w:val="00C07FEA"/>
    <w:rsid w:val="00C113B3"/>
    <w:rsid w:val="00C130BC"/>
    <w:rsid w:val="00C13D3D"/>
    <w:rsid w:val="00C13D89"/>
    <w:rsid w:val="00C14E5F"/>
    <w:rsid w:val="00C15603"/>
    <w:rsid w:val="00C15711"/>
    <w:rsid w:val="00C16BC7"/>
    <w:rsid w:val="00C21159"/>
    <w:rsid w:val="00C21241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2A23"/>
    <w:rsid w:val="00C35035"/>
    <w:rsid w:val="00C35470"/>
    <w:rsid w:val="00C37C9A"/>
    <w:rsid w:val="00C41CAD"/>
    <w:rsid w:val="00C41F1A"/>
    <w:rsid w:val="00C4273A"/>
    <w:rsid w:val="00C43B6A"/>
    <w:rsid w:val="00C44054"/>
    <w:rsid w:val="00C477F8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5CDD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6982"/>
    <w:rsid w:val="00C87856"/>
    <w:rsid w:val="00C91B80"/>
    <w:rsid w:val="00C92600"/>
    <w:rsid w:val="00C92BF8"/>
    <w:rsid w:val="00C9357D"/>
    <w:rsid w:val="00C94AEE"/>
    <w:rsid w:val="00C94EAE"/>
    <w:rsid w:val="00C95C40"/>
    <w:rsid w:val="00C97610"/>
    <w:rsid w:val="00CA6D88"/>
    <w:rsid w:val="00CA7BF6"/>
    <w:rsid w:val="00CB0BB2"/>
    <w:rsid w:val="00CB3B3F"/>
    <w:rsid w:val="00CB4317"/>
    <w:rsid w:val="00CB4405"/>
    <w:rsid w:val="00CB4B53"/>
    <w:rsid w:val="00CB73D0"/>
    <w:rsid w:val="00CB7AC2"/>
    <w:rsid w:val="00CC203A"/>
    <w:rsid w:val="00CC45A5"/>
    <w:rsid w:val="00CC641C"/>
    <w:rsid w:val="00CC6F00"/>
    <w:rsid w:val="00CC7771"/>
    <w:rsid w:val="00CD0E4C"/>
    <w:rsid w:val="00CD64FD"/>
    <w:rsid w:val="00CE0546"/>
    <w:rsid w:val="00CE073E"/>
    <w:rsid w:val="00CE21B8"/>
    <w:rsid w:val="00CE23EA"/>
    <w:rsid w:val="00CE486E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09E3"/>
    <w:rsid w:val="00D233A6"/>
    <w:rsid w:val="00D26050"/>
    <w:rsid w:val="00D26114"/>
    <w:rsid w:val="00D277C7"/>
    <w:rsid w:val="00D36834"/>
    <w:rsid w:val="00D37AED"/>
    <w:rsid w:val="00D37DA8"/>
    <w:rsid w:val="00D41C67"/>
    <w:rsid w:val="00D41ED6"/>
    <w:rsid w:val="00D452BD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F02"/>
    <w:rsid w:val="00D53115"/>
    <w:rsid w:val="00D54284"/>
    <w:rsid w:val="00D55047"/>
    <w:rsid w:val="00D554A6"/>
    <w:rsid w:val="00D57465"/>
    <w:rsid w:val="00D5791E"/>
    <w:rsid w:val="00D57B2A"/>
    <w:rsid w:val="00D60475"/>
    <w:rsid w:val="00D608F4"/>
    <w:rsid w:val="00D62E30"/>
    <w:rsid w:val="00D6332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D23"/>
    <w:rsid w:val="00D80E56"/>
    <w:rsid w:val="00D823FE"/>
    <w:rsid w:val="00D83D28"/>
    <w:rsid w:val="00D84E97"/>
    <w:rsid w:val="00D852A8"/>
    <w:rsid w:val="00D86AE8"/>
    <w:rsid w:val="00D86BBA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06D"/>
    <w:rsid w:val="00DC6B2E"/>
    <w:rsid w:val="00DC6BDF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0A2B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F5C"/>
    <w:rsid w:val="00E411FF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E50"/>
    <w:rsid w:val="00E67675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5C6D"/>
    <w:rsid w:val="00E97524"/>
    <w:rsid w:val="00EA1543"/>
    <w:rsid w:val="00EA1C46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F2549"/>
    <w:rsid w:val="00EF2580"/>
    <w:rsid w:val="00EF310B"/>
    <w:rsid w:val="00EF3923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993"/>
    <w:rsid w:val="00F87C4F"/>
    <w:rsid w:val="00F90825"/>
    <w:rsid w:val="00F9376B"/>
    <w:rsid w:val="00F9621B"/>
    <w:rsid w:val="00FA2AB3"/>
    <w:rsid w:val="00FA358B"/>
    <w:rsid w:val="00FA3BBB"/>
    <w:rsid w:val="00FA3E48"/>
    <w:rsid w:val="00FA4288"/>
    <w:rsid w:val="00FA44B3"/>
    <w:rsid w:val="00FA5AE7"/>
    <w:rsid w:val="00FA5FEE"/>
    <w:rsid w:val="00FB1BE8"/>
    <w:rsid w:val="00FB4383"/>
    <w:rsid w:val="00FB4472"/>
    <w:rsid w:val="00FB6FA5"/>
    <w:rsid w:val="00FC2A52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4ABF"/>
    <w:rsid w:val="00FE6A5F"/>
    <w:rsid w:val="00FF06DA"/>
    <w:rsid w:val="00FF0A67"/>
    <w:rsid w:val="00FF154A"/>
    <w:rsid w:val="00FF3CC7"/>
    <w:rsid w:val="00FF4504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0203C-3BFB-4623-8CE6-09F5EB77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4372</TotalTime>
  <Pages>2</Pages>
  <Words>511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3319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98</cp:revision>
  <cp:lastPrinted>2016-02-02T08:29:00Z</cp:lastPrinted>
  <dcterms:created xsi:type="dcterms:W3CDTF">2016-08-30T22:13:00Z</dcterms:created>
  <dcterms:modified xsi:type="dcterms:W3CDTF">2016-12-14T10:57:00Z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